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319D9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Nicholas JOPE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B833EFF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149A14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6791CA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Wymar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Bridgewater,</w:t>
      </w:r>
    </w:p>
    <w:p w14:paraId="5A509F6A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Somerset(q.v.),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Jakys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mercer(q.v.),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Belpere</w:t>
      </w:r>
      <w:proofErr w:type="spellEnd"/>
    </w:p>
    <w:p w14:paraId="620085B7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London, yeoman(q.v.).</w:t>
      </w:r>
    </w:p>
    <w:p w14:paraId="4916B704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777DFC3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CFDE02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84C5F8" w14:textId="77777777" w:rsidR="00EA4A10" w:rsidRDefault="00EA4A10" w:rsidP="00EA4A1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April 2021</w:t>
      </w:r>
    </w:p>
    <w:p w14:paraId="13EC6A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57D4F" w14:textId="77777777" w:rsidR="00EA4A10" w:rsidRDefault="00EA4A10" w:rsidP="009139A6">
      <w:r>
        <w:separator/>
      </w:r>
    </w:p>
  </w:endnote>
  <w:endnote w:type="continuationSeparator" w:id="0">
    <w:p w14:paraId="278A7AE3" w14:textId="77777777" w:rsidR="00EA4A10" w:rsidRDefault="00EA4A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1C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932B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28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F4ADF" w14:textId="77777777" w:rsidR="00EA4A10" w:rsidRDefault="00EA4A10" w:rsidP="009139A6">
      <w:r>
        <w:separator/>
      </w:r>
    </w:p>
  </w:footnote>
  <w:footnote w:type="continuationSeparator" w:id="0">
    <w:p w14:paraId="2F4DA659" w14:textId="77777777" w:rsidR="00EA4A10" w:rsidRDefault="00EA4A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D1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BA9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A7F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A1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A4A1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A7F88"/>
  <w15:chartTrackingRefBased/>
  <w15:docId w15:val="{CD539C63-A70B-4304-9EAC-692DD39F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4A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2021-05-05T10:09:00Z</dcterms:created>
  <dcterms:modified xsi:type="dcterms:W3CDTF">2021-05-05T10:10:00Z</dcterms:modified>
</cp:coreProperties>
</file>